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C763D" w:rsidRPr="00EC763D" w:rsidTr="000A4F1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Οπτικός </w:t>
            </w:r>
            <w:proofErr w:type="spellStart"/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εξασθενητής</w:t>
            </w:r>
            <w:proofErr w:type="spellEnd"/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με οπτική ίνα ελεγχόμενος από τάση</w:t>
            </w:r>
          </w:p>
        </w:tc>
      </w:tr>
      <w:tr w:rsidR="00EC763D" w:rsidRPr="00EC763D" w:rsidTr="000A4F1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EC763D" w:rsidRPr="00EC763D" w:rsidTr="000A4F1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EC763D" w:rsidRPr="00EC763D" w:rsidTr="000A4F1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C763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C763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EC763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EC763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EC763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C763D" w:rsidRPr="00EC763D" w:rsidTr="000A4F13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Περιοχή </w:t>
            </w:r>
            <w:proofErr w:type="spellStart"/>
            <w:r w:rsidRPr="00EC763D">
              <w:rPr>
                <w:rFonts w:ascii="Tahoma" w:hAnsi="Tahoma" w:cs="Tahoma"/>
                <w:color w:val="000000"/>
                <w:sz w:val="18"/>
                <w:szCs w:val="18"/>
              </w:rPr>
              <w:t>μηκων</w:t>
            </w:r>
            <w:proofErr w:type="spellEnd"/>
            <w:r w:rsidRPr="00EC763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κύματος λειτουργίας 1250 </w:t>
            </w:r>
            <w:r w:rsidRPr="00EC763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to</w:t>
            </w:r>
            <w:r w:rsidRPr="00EC763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1650 </w:t>
            </w:r>
            <w:r w:rsidRPr="00EC763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nm</w:t>
            </w:r>
            <w:r w:rsidRPr="00EC763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C763D" w:rsidRPr="00EC763D" w:rsidTr="000A4F13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EC763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Attenuation Range: 1.5 dB to &gt;25 dB</w:t>
            </w:r>
          </w:p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C763D" w:rsidRPr="00EC763D" w:rsidTr="000A4F13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EC763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Maximum Optical Input Power of 100 </w:t>
            </w:r>
            <w:proofErr w:type="spellStart"/>
            <w:r w:rsidRPr="00EC763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mW</w:t>
            </w:r>
            <w:proofErr w:type="spellEnd"/>
            <w:r w:rsidRPr="00EC763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63D">
              <w:rPr>
                <w:rFonts w:ascii="Tahoma" w:hAnsi="Tahoma" w:cs="Tahoma"/>
                <w:color w:val="000000"/>
                <w:sz w:val="18"/>
                <w:szCs w:val="18"/>
              </w:rPr>
              <w:t>τουλάχιστον</w:t>
            </w:r>
          </w:p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EC763D" w:rsidRPr="00EC763D" w:rsidTr="000A4F13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EC763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Integrated SMF-28 Type Single Mode Fiber Pigtails with FC/</w:t>
            </w:r>
            <w:proofErr w:type="gramStart"/>
            <w:r w:rsidRPr="00EC763D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APC  Connectors</w:t>
            </w:r>
            <w:proofErr w:type="gramEnd"/>
          </w:p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EC763D" w:rsidRPr="00EC763D" w:rsidTr="000A4F13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ελεγχόμενος από τάση </w:t>
            </w:r>
          </w:p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EC763D">
              <w:rPr>
                <w:rFonts w:ascii="Tahoma" w:hAnsi="Tahoma" w:cs="Tahoma"/>
                <w:color w:val="000000"/>
                <w:sz w:val="18"/>
                <w:szCs w:val="18"/>
              </w:rPr>
              <w:t>Input</w:t>
            </w:r>
            <w:proofErr w:type="spellEnd"/>
            <w:r w:rsidRPr="00EC763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763D">
              <w:rPr>
                <w:rFonts w:ascii="Tahoma" w:hAnsi="Tahoma" w:cs="Tahoma"/>
                <w:color w:val="000000"/>
                <w:sz w:val="18"/>
                <w:szCs w:val="18"/>
              </w:rPr>
              <w:t>Voltage</w:t>
            </w:r>
            <w:proofErr w:type="spellEnd"/>
            <w:r w:rsidRPr="00EC763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0 </w:t>
            </w:r>
            <w:proofErr w:type="spellStart"/>
            <w:r w:rsidRPr="00EC763D">
              <w:rPr>
                <w:rFonts w:ascii="Tahoma" w:hAnsi="Tahoma" w:cs="Tahoma"/>
                <w:color w:val="000000"/>
                <w:sz w:val="18"/>
                <w:szCs w:val="18"/>
              </w:rPr>
              <w:t>to</w:t>
            </w:r>
            <w:proofErr w:type="spellEnd"/>
            <w:r w:rsidRPr="00EC763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5 V</w:t>
            </w:r>
          </w:p>
        </w:tc>
        <w:tc>
          <w:tcPr>
            <w:tcW w:w="1080" w:type="dxa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EC763D" w:rsidRPr="00EC763D" w:rsidTr="000A4F13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EC763D" w:rsidRPr="00EC763D" w:rsidTr="000A4F13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sz w:val="18"/>
                <w:szCs w:val="18"/>
              </w:rPr>
              <w:t>7</w:t>
            </w:r>
          </w:p>
        </w:tc>
        <w:tc>
          <w:tcPr>
            <w:tcW w:w="3261" w:type="dxa"/>
            <w:vAlign w:val="center"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C763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C763D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C763D" w:rsidRPr="00EC763D" w:rsidRDefault="00EC763D" w:rsidP="00EC763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C763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54E3E" w:rsidRDefault="00B43CAA" w:rsidP="00F54E3E">
      <w:bookmarkStart w:id="0" w:name="_GoBack"/>
      <w:bookmarkEnd w:id="0"/>
    </w:p>
    <w:sectPr w:rsidR="00B43CAA" w:rsidRPr="00F54E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E53E6"/>
    <w:rsid w:val="0080302B"/>
    <w:rsid w:val="00B43CAA"/>
    <w:rsid w:val="00D2557A"/>
    <w:rsid w:val="00EC763D"/>
    <w:rsid w:val="00F5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D9AA87E</Template>
  <TotalTime>1</TotalTime>
  <Pages>1</Pages>
  <Words>82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2025-11-20T11:21:00Z</dcterms:created>
  <dcterms:modified xsi:type="dcterms:W3CDTF">2025-11-20T11:21:00Z</dcterms:modified>
</cp:coreProperties>
</file>